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5F3EA" w14:textId="77777777" w:rsidR="006E50A2" w:rsidRDefault="006E50A2" w:rsidP="006E50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WILKINSON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fl.1461-80)</w:t>
      </w:r>
    </w:p>
    <w:p w14:paraId="336B3299" w14:textId="77777777" w:rsidR="006E50A2" w:rsidRDefault="006E50A2" w:rsidP="006E50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3280E236" w14:textId="77777777" w:rsidR="006E50A2" w:rsidRDefault="006E50A2" w:rsidP="006E50A2">
      <w:pPr>
        <w:pStyle w:val="NoSpacing"/>
        <w:rPr>
          <w:rFonts w:cs="Times New Roman"/>
          <w:szCs w:val="24"/>
        </w:rPr>
      </w:pPr>
    </w:p>
    <w:p w14:paraId="1573082A" w14:textId="77777777" w:rsidR="006E50A2" w:rsidRDefault="006E50A2" w:rsidP="006E50A2">
      <w:pPr>
        <w:pStyle w:val="NoSpacing"/>
        <w:rPr>
          <w:rFonts w:cs="Times New Roman"/>
          <w:szCs w:val="24"/>
        </w:rPr>
      </w:pPr>
    </w:p>
    <w:p w14:paraId="790CDEDD" w14:textId="77777777" w:rsidR="006E50A2" w:rsidRDefault="006E50A2" w:rsidP="006E50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1461-83</w:t>
      </w:r>
      <w:r>
        <w:rPr>
          <w:rFonts w:cs="Times New Roman"/>
          <w:szCs w:val="24"/>
        </w:rPr>
        <w:tab/>
        <w:t xml:space="preserve">He was a scholar at King’s Hall.   </w:t>
      </w:r>
      <w:r w:rsidRPr="00667BE3">
        <w:rPr>
          <w:rFonts w:cs="Times New Roman"/>
          <w:szCs w:val="24"/>
        </w:rPr>
        <w:t xml:space="preserve">(Alumni </w:t>
      </w:r>
      <w:proofErr w:type="spellStart"/>
      <w:r w:rsidRPr="00667BE3">
        <w:rPr>
          <w:rFonts w:cs="Times New Roman"/>
          <w:szCs w:val="24"/>
        </w:rPr>
        <w:t>Cantab.</w:t>
      </w:r>
      <w:proofErr w:type="spellEnd"/>
      <w:r w:rsidRPr="00667BE3">
        <w:rPr>
          <w:rFonts w:cs="Times New Roman"/>
          <w:szCs w:val="24"/>
        </w:rPr>
        <w:t xml:space="preserve"> vol.1 part 4 p.</w:t>
      </w:r>
      <w:r>
        <w:rPr>
          <w:rFonts w:cs="Times New Roman"/>
          <w:szCs w:val="24"/>
        </w:rPr>
        <w:t>412)</w:t>
      </w:r>
    </w:p>
    <w:p w14:paraId="7DCEB98B" w14:textId="77777777" w:rsidR="006E50A2" w:rsidRDefault="006E50A2" w:rsidP="006E50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Apr.1461</w:t>
      </w:r>
      <w:r>
        <w:rPr>
          <w:rFonts w:cs="Times New Roman"/>
          <w:szCs w:val="24"/>
        </w:rPr>
        <w:tab/>
        <w:t>He was ordained deacon at Ely.   (ibid.)</w:t>
      </w:r>
    </w:p>
    <w:p w14:paraId="7EB11409" w14:textId="77777777" w:rsidR="006E50A2" w:rsidRDefault="006E50A2" w:rsidP="006E50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1480-</w:t>
      </w:r>
      <w:proofErr w:type="gramStart"/>
      <w:r>
        <w:rPr>
          <w:rFonts w:cs="Times New Roman"/>
          <w:szCs w:val="24"/>
        </w:rPr>
        <w:t>1</w:t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B.Can.L</w:t>
      </w:r>
      <w:proofErr w:type="spellEnd"/>
      <w:r>
        <w:rPr>
          <w:rFonts w:cs="Times New Roman"/>
          <w:szCs w:val="24"/>
        </w:rPr>
        <w:t>.</w:t>
      </w:r>
      <w:proofErr w:type="gramEnd"/>
      <w:r>
        <w:rPr>
          <w:rFonts w:cs="Times New Roman"/>
          <w:szCs w:val="24"/>
        </w:rPr>
        <w:t xml:space="preserve">      (ibid.)</w:t>
      </w:r>
    </w:p>
    <w:p w14:paraId="6A5A97ED" w14:textId="77777777" w:rsidR="006E50A2" w:rsidRDefault="006E50A2" w:rsidP="006E50A2">
      <w:pPr>
        <w:pStyle w:val="NoSpacing"/>
        <w:rPr>
          <w:rFonts w:cs="Times New Roman"/>
          <w:szCs w:val="24"/>
        </w:rPr>
      </w:pPr>
    </w:p>
    <w:p w14:paraId="30834646" w14:textId="77777777" w:rsidR="006E50A2" w:rsidRDefault="006E50A2" w:rsidP="006E50A2">
      <w:pPr>
        <w:pStyle w:val="NoSpacing"/>
        <w:rPr>
          <w:rFonts w:cs="Times New Roman"/>
          <w:szCs w:val="24"/>
        </w:rPr>
      </w:pPr>
    </w:p>
    <w:p w14:paraId="372BC9D7" w14:textId="77777777" w:rsidR="006E50A2" w:rsidRDefault="006E50A2" w:rsidP="006E50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January 2023</w:t>
      </w:r>
    </w:p>
    <w:p w14:paraId="60C37E2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9DE51" w14:textId="77777777" w:rsidR="006E50A2" w:rsidRDefault="006E50A2" w:rsidP="009139A6">
      <w:r>
        <w:separator/>
      </w:r>
    </w:p>
  </w:endnote>
  <w:endnote w:type="continuationSeparator" w:id="0">
    <w:p w14:paraId="4CC88409" w14:textId="77777777" w:rsidR="006E50A2" w:rsidRDefault="006E50A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4027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C0B1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4F08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CBFBE" w14:textId="77777777" w:rsidR="006E50A2" w:rsidRDefault="006E50A2" w:rsidP="009139A6">
      <w:r>
        <w:separator/>
      </w:r>
    </w:p>
  </w:footnote>
  <w:footnote w:type="continuationSeparator" w:id="0">
    <w:p w14:paraId="5DC27E34" w14:textId="77777777" w:rsidR="006E50A2" w:rsidRDefault="006E50A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33D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42A8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E904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0A2"/>
    <w:rsid w:val="000666E0"/>
    <w:rsid w:val="002510B7"/>
    <w:rsid w:val="005C130B"/>
    <w:rsid w:val="006E50A2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6472B"/>
  <w15:chartTrackingRefBased/>
  <w15:docId w15:val="{3DD92ED1-A387-48D0-82DD-BC9AC40D5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2023-01-28T17:03:00Z</dcterms:created>
  <dcterms:modified xsi:type="dcterms:W3CDTF">2023-01-28T17:04:00Z</dcterms:modified>
</cp:coreProperties>
</file>